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4432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4432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3443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3443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3443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3443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3443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344328">
        <w:rPr>
          <w:b w:val="0"/>
        </w:rPr>
        <w:t xml:space="preserve"> 15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344328" w:rsidP="00C91B2A">
            <w:pPr>
              <w:jc w:val="center"/>
            </w:pPr>
            <w:r>
              <w:t>Учитель  труда (технологии)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344328" w:rsidRPr="00344328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344328" w:rsidRPr="00344328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344328" w:rsidRPr="00344328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344328" w:rsidRPr="00344328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344328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344328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344328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344328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344328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344328" w:rsidP="0098630F">
            <w:pPr>
              <w:jc w:val="center"/>
            </w:pPr>
            <w:r>
              <w:t>031-760-379 34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344328" w:rsidRPr="00344328">
        <w:rPr>
          <w:rStyle w:val="aa"/>
        </w:rPr>
        <w:t xml:space="preserve"> Оборудование мастерской, станки, плиты для приготовления пищи, швейные машины, электроприборы.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344328" w:rsidRPr="00344328">
        <w:rPr>
          <w:rStyle w:val="aa"/>
        </w:rPr>
        <w:t xml:space="preserve"> Сырье для занятия производством, бытовая химия, расходные материалы для уроков труда.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фиброгенного </w:t>
            </w:r>
            <w:r w:rsidRPr="007657D5">
              <w:rPr>
                <w:color w:val="000000"/>
              </w:rPr>
              <w:lastRenderedPageBreak/>
              <w:t>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147372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147372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14737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14737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14737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443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443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443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443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443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344328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4432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F107B3" w:rsidRPr="00F107B3">
        <w:rPr>
          <w:i/>
          <w:u w:val="single"/>
        </w:rPr>
        <w:t>1. Рекомендации по улучшению условий труда: не требуются</w:t>
      </w:r>
      <w:r w:rsidR="00F107B3" w:rsidRPr="00F107B3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F107B3" w:rsidRPr="00F107B3">
        <w:rPr>
          <w:i/>
          <w:u w:val="single"/>
        </w:rPr>
        <w:tab/>
        <w:t>   </w:t>
      </w:r>
      <w:r w:rsidR="00F107B3" w:rsidRPr="00F107B3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147372" w:rsidRPr="00147372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44328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44328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344328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3443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44328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44328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3443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344328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44328" w:rsidRPr="00344328" w:rsidTr="003443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328" w:rsidRPr="00344328" w:rsidRDefault="00344328" w:rsidP="004E51DC">
            <w:pPr>
              <w:pStyle w:val="a8"/>
            </w:pPr>
            <w:r>
              <w:lastRenderedPageBreak/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44328" w:rsidRPr="00344328" w:rsidRDefault="003443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328" w:rsidRPr="00344328" w:rsidRDefault="003443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44328" w:rsidRPr="00344328" w:rsidRDefault="003443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328" w:rsidRPr="00344328" w:rsidRDefault="00344328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44328" w:rsidRPr="00344328" w:rsidRDefault="003443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328" w:rsidRPr="00344328" w:rsidRDefault="00344328" w:rsidP="004E51DC">
            <w:pPr>
              <w:pStyle w:val="a8"/>
            </w:pPr>
          </w:p>
        </w:tc>
      </w:tr>
      <w:tr w:rsidR="00344328" w:rsidRPr="00344328" w:rsidTr="003443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44328" w:rsidRPr="00344328" w:rsidRDefault="00344328" w:rsidP="004E51DC">
            <w:pPr>
              <w:pStyle w:val="a8"/>
              <w:rPr>
                <w:vertAlign w:val="superscript"/>
              </w:rPr>
            </w:pPr>
            <w:r w:rsidRPr="003443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44328" w:rsidRPr="00344328" w:rsidRDefault="003443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44328" w:rsidRPr="00344328" w:rsidRDefault="00344328" w:rsidP="004E51DC">
            <w:pPr>
              <w:pStyle w:val="a8"/>
              <w:rPr>
                <w:vertAlign w:val="superscript"/>
              </w:rPr>
            </w:pPr>
            <w:r w:rsidRPr="003443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44328" w:rsidRPr="00344328" w:rsidRDefault="003443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44328" w:rsidRPr="00344328" w:rsidRDefault="00344328" w:rsidP="004E51DC">
            <w:pPr>
              <w:pStyle w:val="a8"/>
              <w:rPr>
                <w:color w:val="000000"/>
                <w:vertAlign w:val="superscript"/>
              </w:rPr>
            </w:pPr>
            <w:r w:rsidRPr="00344328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344328" w:rsidRPr="00344328" w:rsidRDefault="003443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44328" w:rsidRPr="00344328" w:rsidRDefault="00344328" w:rsidP="004E51DC">
            <w:pPr>
              <w:pStyle w:val="a8"/>
              <w:rPr>
                <w:vertAlign w:val="superscript"/>
              </w:rPr>
            </w:pPr>
            <w:r w:rsidRPr="00344328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3443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344328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34432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15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147372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147372" w:rsidRPr="00147372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15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5 "/>
    <w:docVar w:name="oborud" w:val=" Оборудование мастерской, станки, плиты для приготовления пищи, швейные машины, электроприборы.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FA5D5E6E48174880A6E8490C510EEE71"/>
    <w:docVar w:name="rm_id" w:val="14"/>
    <w:docVar w:name="rm_name" w:val="                                          "/>
    <w:docVar w:name="rm_number" w:val=" 15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Сырье для занятия производством, бытовая химия, расходные материалы для уроков труда.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47372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4328"/>
    <w:rsid w:val="00345BDC"/>
    <w:rsid w:val="00367816"/>
    <w:rsid w:val="003876C3"/>
    <w:rsid w:val="003C24DB"/>
    <w:rsid w:val="003C5C39"/>
    <w:rsid w:val="003E06F0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9B5098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C2F3C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107B3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2024-11-02T08:49:00Z</dcterms:created>
  <dcterms:modified xsi:type="dcterms:W3CDTF">2024-11-02T18:12:00Z</dcterms:modified>
</cp:coreProperties>
</file>